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Pr="00FE66FA" w:rsidRDefault="008765F2" w:rsidP="006B21C8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8765F2" w:rsidRPr="00FE66FA" w:rsidRDefault="008765F2" w:rsidP="006B21C8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8765F2" w:rsidRPr="00FE66FA" w:rsidRDefault="008765F2" w:rsidP="006B21C8">
      <w:pPr>
        <w:jc w:val="center"/>
        <w:rPr>
          <w:rFonts w:ascii="Times New Roman" w:hAnsi="Times New Roman"/>
          <w:sz w:val="28"/>
          <w:szCs w:val="28"/>
        </w:rPr>
      </w:pPr>
    </w:p>
    <w:p w:rsidR="008765F2" w:rsidRPr="00FE66FA" w:rsidRDefault="008765F2" w:rsidP="006B21C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8765F2" w:rsidRPr="00C27CBB" w:rsidTr="00955728">
        <w:trPr>
          <w:trHeight w:val="2502"/>
        </w:trPr>
        <w:tc>
          <w:tcPr>
            <w:tcW w:w="3191" w:type="dxa"/>
          </w:tcPr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8765F2" w:rsidRPr="00C27CBB" w:rsidRDefault="008765F2" w:rsidP="00955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8765F2" w:rsidRPr="00C27CBB" w:rsidRDefault="008765F2" w:rsidP="00955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8765F2" w:rsidRPr="00C27CBB" w:rsidRDefault="008765F2" w:rsidP="00955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8765F2" w:rsidRPr="00C27CBB" w:rsidRDefault="008765F2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5F2" w:rsidRPr="00FE66FA" w:rsidRDefault="008765F2" w:rsidP="006B21C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8765F2" w:rsidRPr="00FE66FA" w:rsidRDefault="008765F2" w:rsidP="006B21C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русскому языку</w:t>
      </w:r>
    </w:p>
    <w:p w:rsidR="008765F2" w:rsidRPr="00FE66FA" w:rsidRDefault="008765F2" w:rsidP="006B21C8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8765F2" w:rsidRPr="00FE66FA" w:rsidRDefault="008765F2" w:rsidP="006B21C8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8765F2" w:rsidRPr="00FE66FA" w:rsidRDefault="008765F2" w:rsidP="006B21C8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8765F2" w:rsidRPr="00F1097B" w:rsidRDefault="008765F2" w:rsidP="006B21C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7035E7">
        <w:rPr>
          <w:rFonts w:ascii="Times New Roman" w:hAnsi="Times New Roman"/>
          <w:color w:val="000000"/>
          <w:sz w:val="24"/>
          <w:szCs w:val="24"/>
          <w:lang w:eastAsia="ru-RU"/>
        </w:rPr>
        <w:t>ромежуточной аттестации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русскому языку во 2 классе </w:t>
      </w:r>
    </w:p>
    <w:p w:rsidR="008765F2" w:rsidRPr="006B21C8" w:rsidRDefault="008765F2" w:rsidP="006B21C8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C14C4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6B21C8">
        <w:rPr>
          <w:rFonts w:ascii="Times New Roman" w:hAnsi="Times New Roman"/>
          <w:b/>
          <w:bCs/>
          <w:i/>
          <w:sz w:val="24"/>
          <w:szCs w:val="24"/>
          <w:lang w:eastAsia="ru-RU"/>
        </w:rPr>
        <w:t>Диктант с грамматическим заданием.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Цель: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- определить соответствие уровня и качества знаний, умений, сформированности компетенций требованиям государственного образовательного стандарта и оценки качества освоения программ по завершении отдельных этапов обучения.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- 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провести достоверное оценивание знаний обучающихся на определ</w:t>
      </w:r>
      <w:r w:rsidRPr="00955576">
        <w:rPr>
          <w:rFonts w:ascii="Cambria Math" w:hAnsi="Cambria Math" w:cs="Cambria Math"/>
          <w:color w:val="000000"/>
          <w:sz w:val="21"/>
          <w:szCs w:val="21"/>
          <w:lang w:eastAsia="ru-RU"/>
        </w:rPr>
        <w:t>ѐ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нных этапах обучения по образовательным программам;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- по итогам промежуточной аттестации обучающихся подтвердить или произвести своевременную корректировку в содержании образовательных программ, формах и методах обучения;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- определить перспективы индивидуальной работы с обучающимися;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- получить объективную информацию для подготовки решения педсовета о переводе обучающихся в следующий класс.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Планируемые результаты: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Предметные: 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применение всех изученных правил; правильное использование способов проверки орфограмм.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Личностные: 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осуществление самоконтроля работы; проявления прилежания к учебе; выражение готовности к преодолению трудностей в освоении новых действий.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Коммуникативные: 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сотрудничать с учителем и своими сверстниками.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Регулятивные: 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применять освоенные способы действий; планировать свою деятельность, согласно заявленной задаче.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Познавательные: 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воспроизводить по памяти информацию, необходимую для решения учебной задачи.</w:t>
      </w: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8765F2" w:rsidRPr="006B21C8" w:rsidRDefault="008765F2" w:rsidP="00BA13F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6B21C8">
        <w:rPr>
          <w:rFonts w:ascii="Times New Roman" w:hAnsi="Times New Roman"/>
          <w:b/>
          <w:bCs/>
          <w:i/>
          <w:iCs/>
          <w:color w:val="000000"/>
          <w:sz w:val="32"/>
          <w:szCs w:val="32"/>
          <w:lang w:eastAsia="ru-RU"/>
        </w:rPr>
        <w:t>Контрольный диктант</w:t>
      </w:r>
    </w:p>
    <w:p w:rsidR="008765F2" w:rsidRPr="006B21C8" w:rsidRDefault="008765F2" w:rsidP="00BA13F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6B21C8">
        <w:rPr>
          <w:rFonts w:ascii="Times New Roman" w:hAnsi="Times New Roman"/>
          <w:b/>
          <w:bCs/>
          <w:i/>
          <w:iCs/>
          <w:color w:val="000000"/>
          <w:sz w:val="32"/>
          <w:szCs w:val="32"/>
          <w:lang w:eastAsia="ru-RU"/>
        </w:rPr>
        <w:t>Гроза.</w:t>
      </w:r>
    </w:p>
    <w:p w:rsidR="008765F2" w:rsidRPr="006B21C8" w:rsidRDefault="008765F2" w:rsidP="00BA13F9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21C8">
        <w:rPr>
          <w:rFonts w:ascii="Times New Roman" w:hAnsi="Times New Roman"/>
          <w:color w:val="000000"/>
          <w:sz w:val="28"/>
          <w:szCs w:val="28"/>
          <w:lang w:eastAsia="ru-RU"/>
        </w:rPr>
        <w:t>Наступила большая засуха. Пыль стояла над полями. Ручьи и речки высохли. На траве нет росы. Сухие ветки деревьев трещат от жары. Молодые березки и дубки опустили свои листочки.</w:t>
      </w:r>
    </w:p>
    <w:p w:rsidR="008765F2" w:rsidRPr="006B21C8" w:rsidRDefault="008765F2" w:rsidP="00BA13F9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21C8">
        <w:rPr>
          <w:rFonts w:ascii="Times New Roman" w:hAnsi="Times New Roman"/>
          <w:color w:val="000000"/>
          <w:sz w:val="28"/>
          <w:szCs w:val="28"/>
          <w:lang w:eastAsia="ru-RU"/>
        </w:rPr>
        <w:t>Вдруг появилась туча. Замолчали весёлые птицы. Ударил сильный гром. Полил дождь. Травка и деревья осветились. Как все кругом стало радостно!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i/>
          <w:iCs/>
          <w:color w:val="000000"/>
          <w:sz w:val="21"/>
          <w:szCs w:val="21"/>
          <w:lang w:eastAsia="ru-RU"/>
        </w:rPr>
        <w:t>Грамматическое задание: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Вариант 1.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 Вставь пропущенные буквы, подбери проверку, выдели орфограммы: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Пт…нцы -……………….., поса…ка-…………………, вкус…ный-……………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2.Подбери однокоренные слова по образцу. Выдели корень.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Мороз – морозный, морозит Звон -………… Соль - …………..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</w:t>
      </w: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.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 </w:t>
      </w: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 1 предложении выделить подлежащее и сказуемое, укажи части речи.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Вариант 2.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 Вставь пропущенные буквы, подбери проверку, выдели орфограммы: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Рука…-………………, со…нце-………………, хл…потать - ………………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2.Подбери однокоренные слова по образцу. Выдели корень.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955576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Мороз – морозный, морозит Боль - ………. Свет - ………..</w:t>
      </w:r>
    </w:p>
    <w:p w:rsidR="008765F2" w:rsidRPr="00955576" w:rsidRDefault="008765F2" w:rsidP="00BA13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</w:t>
      </w: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.</w:t>
      </w:r>
      <w:r w:rsidRPr="00955576">
        <w:rPr>
          <w:rFonts w:ascii="Arial" w:hAnsi="Arial" w:cs="Arial"/>
          <w:color w:val="000000"/>
          <w:sz w:val="21"/>
          <w:szCs w:val="21"/>
          <w:lang w:eastAsia="ru-RU"/>
        </w:rPr>
        <w:t> </w:t>
      </w:r>
      <w:r w:rsidRPr="00955576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Во 2 предложении выделить подлежащее и сказуемое, укажи части речи.</w:t>
      </w:r>
    </w:p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Pr="007C6083" w:rsidRDefault="008765F2" w:rsidP="006B21C8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</w:t>
      </w:r>
    </w:p>
    <w:p w:rsidR="008765F2" w:rsidRPr="007C6083" w:rsidRDefault="008765F2" w:rsidP="006B21C8">
      <w:pPr>
        <w:shd w:val="clear" w:color="auto" w:fill="FFFFFF"/>
        <w:spacing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6083">
        <w:rPr>
          <w:rFonts w:ascii="Times New Roman" w:hAnsi="Times New Roman"/>
          <w:b/>
          <w:color w:val="000000"/>
          <w:sz w:val="24"/>
          <w:szCs w:val="24"/>
          <w:u w:val="single"/>
        </w:rPr>
        <w:t>Диктант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"5" – за работу, в которой нет ошибок.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"4" – за работу, в которой допущено 1-2 ошибки.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"3" – за работу, в которой допущено 3-5 ошибок.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"2" – за работу, в которой допущено более 5 ошибок.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color w:val="000000"/>
          <w:sz w:val="24"/>
          <w:szCs w:val="24"/>
        </w:rPr>
        <w:t>Учет ошибок в диктанте: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1. Повторная ошибка в одном и том же слове считается за 1 ошибку (например, ученик дважды в слове "песок" написал вместо "е" букву "и").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2. 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color w:val="000000"/>
          <w:sz w:val="24"/>
          <w:szCs w:val="24"/>
        </w:rPr>
        <w:t>Ошибкой считается: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1.   Нарушение орфографических правил при написании слов, включая ошибки на пропуск, перестановку, замену и вставку лишних букв в словах.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2.   Неправильное написание слов, не регулируемых правилами, круг которых очерчен программой каждого класса (слова с непроверяемыми написаниями).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3.  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Примечание: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2 исправления считаются за 1 ошибку.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При оценке контрольной работы учитывается в первую очередь правильность ее выполнения.</w:t>
      </w:r>
    </w:p>
    <w:p w:rsidR="008765F2" w:rsidRPr="007C6083" w:rsidRDefault="008765F2" w:rsidP="006B21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При оценивании работы учитель принимает во внимание каллиграфический навык.</w:t>
      </w:r>
    </w:p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/>
    <w:p w:rsidR="008765F2" w:rsidRDefault="008765F2" w:rsidP="00BA13F9">
      <w:pPr>
        <w:jc w:val="center"/>
        <w:rPr>
          <w:b/>
        </w:rPr>
      </w:pPr>
    </w:p>
    <w:p w:rsidR="008765F2" w:rsidRDefault="008765F2" w:rsidP="00BA13F9">
      <w:pPr>
        <w:jc w:val="center"/>
        <w:rPr>
          <w:b/>
        </w:rPr>
      </w:pPr>
    </w:p>
    <w:p w:rsidR="008765F2" w:rsidRDefault="008765F2" w:rsidP="00BA13F9">
      <w:pPr>
        <w:jc w:val="center"/>
        <w:rPr>
          <w:b/>
        </w:rPr>
      </w:pPr>
    </w:p>
    <w:p w:rsidR="008765F2" w:rsidRDefault="008765F2" w:rsidP="00BA13F9">
      <w:pPr>
        <w:jc w:val="center"/>
        <w:rPr>
          <w:b/>
        </w:rPr>
      </w:pPr>
    </w:p>
    <w:p w:rsidR="008765F2" w:rsidRDefault="008765F2" w:rsidP="00BA13F9">
      <w:pPr>
        <w:jc w:val="center"/>
        <w:rPr>
          <w:b/>
        </w:rPr>
      </w:pPr>
    </w:p>
    <w:p w:rsidR="008765F2" w:rsidRDefault="008765F2" w:rsidP="00BA13F9">
      <w:pPr>
        <w:jc w:val="center"/>
        <w:rPr>
          <w:b/>
        </w:rPr>
      </w:pPr>
    </w:p>
    <w:p w:rsidR="008765F2" w:rsidRDefault="008765F2"/>
    <w:sectPr w:rsidR="008765F2" w:rsidSect="00635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063B5"/>
    <w:multiLevelType w:val="hybridMultilevel"/>
    <w:tmpl w:val="5C04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EF2031"/>
    <w:multiLevelType w:val="hybridMultilevel"/>
    <w:tmpl w:val="5C04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3F9"/>
    <w:rsid w:val="001C14C4"/>
    <w:rsid w:val="006350DC"/>
    <w:rsid w:val="0069739C"/>
    <w:rsid w:val="006B21C8"/>
    <w:rsid w:val="007035E7"/>
    <w:rsid w:val="007C6083"/>
    <w:rsid w:val="008765F2"/>
    <w:rsid w:val="00955576"/>
    <w:rsid w:val="00955728"/>
    <w:rsid w:val="00B17CE5"/>
    <w:rsid w:val="00BA13F9"/>
    <w:rsid w:val="00C27CBB"/>
    <w:rsid w:val="00F1097B"/>
    <w:rsid w:val="00F35519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3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1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638</Words>
  <Characters>3637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2</cp:revision>
  <dcterms:created xsi:type="dcterms:W3CDTF">2021-02-26T12:30:00Z</dcterms:created>
  <dcterms:modified xsi:type="dcterms:W3CDTF">2021-02-28T23:15:00Z</dcterms:modified>
</cp:coreProperties>
</file>